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3BF7E" w14:textId="28FBFB64" w:rsidR="00BA00AB" w:rsidRDefault="007E2D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RYGHTWISSE</w:t>
      </w:r>
      <w:r>
        <w:rPr>
          <w:rFonts w:ascii="Times New Roman" w:hAnsi="Times New Roman" w:cs="Times New Roman"/>
          <w:sz w:val="24"/>
          <w:szCs w:val="24"/>
        </w:rPr>
        <w:t xml:space="preserve">      (d.1429)</w:t>
      </w:r>
    </w:p>
    <w:p w14:paraId="65E7E7F1" w14:textId="7346834A" w:rsidR="007E2DAB" w:rsidRDefault="007E2D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Scarborough. Burgess.</w:t>
      </w:r>
    </w:p>
    <w:p w14:paraId="73279056" w14:textId="4FD92728" w:rsidR="007E2DAB" w:rsidRDefault="007E2D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C0035E" w14:textId="594E252F" w:rsidR="007E2DAB" w:rsidRDefault="007E2D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F55577" w14:textId="7F7A894D" w:rsidR="007E2DAB" w:rsidRDefault="007E2D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Sep.1429</w:t>
      </w:r>
      <w:r>
        <w:rPr>
          <w:rFonts w:ascii="Times New Roman" w:hAnsi="Times New Roman" w:cs="Times New Roman"/>
          <w:sz w:val="24"/>
          <w:szCs w:val="24"/>
        </w:rPr>
        <w:tab/>
        <w:t>He made his Will.     (W.Y.R. p.142)</w:t>
      </w:r>
    </w:p>
    <w:p w14:paraId="1AF25074" w14:textId="0B134074" w:rsidR="007E2DAB" w:rsidRDefault="007E2D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7C9C4833" w14:textId="128AD739" w:rsidR="007E2DAB" w:rsidRDefault="007E2D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6F6192" w14:textId="12FF2344" w:rsidR="007E2DAB" w:rsidRDefault="007E2D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F899AE" w14:textId="47580330" w:rsidR="007E2DAB" w:rsidRPr="007E2DAB" w:rsidRDefault="007E2D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December 2021</w:t>
      </w:r>
    </w:p>
    <w:sectPr w:rsidR="007E2DAB" w:rsidRPr="007E2DA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38893" w14:textId="77777777" w:rsidR="007E2DAB" w:rsidRDefault="007E2DAB" w:rsidP="009139A6">
      <w:r>
        <w:separator/>
      </w:r>
    </w:p>
  </w:endnote>
  <w:endnote w:type="continuationSeparator" w:id="0">
    <w:p w14:paraId="4A356708" w14:textId="77777777" w:rsidR="007E2DAB" w:rsidRDefault="007E2DA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68F0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4974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D13B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62715" w14:textId="77777777" w:rsidR="007E2DAB" w:rsidRDefault="007E2DAB" w:rsidP="009139A6">
      <w:r>
        <w:separator/>
      </w:r>
    </w:p>
  </w:footnote>
  <w:footnote w:type="continuationSeparator" w:id="0">
    <w:p w14:paraId="6AA43CC9" w14:textId="77777777" w:rsidR="007E2DAB" w:rsidRDefault="007E2DA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EEC5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729E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C05E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DAB"/>
    <w:rsid w:val="000666E0"/>
    <w:rsid w:val="002510B7"/>
    <w:rsid w:val="005C130B"/>
    <w:rsid w:val="007E2DA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EDA03"/>
  <w15:chartTrackingRefBased/>
  <w15:docId w15:val="{231E18E8-A538-457C-8500-9116575C7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2021-12-03T16:49:00Z</dcterms:created>
  <dcterms:modified xsi:type="dcterms:W3CDTF">2021-12-03T16:51:00Z</dcterms:modified>
</cp:coreProperties>
</file>